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4C4CF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11091/023-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2023BD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2023BD" w:rsidRPr="002023BD">
          <w:rPr>
            <w:bCs/>
          </w:rPr>
          <w:t>24</w:t>
        </w:r>
        <w:r w:rsidR="002023BD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4C4CF0" w:rsidRPr="004C4CF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4C4CF0" w:rsidRPr="004C4CF0">
          <w:rPr>
            <w:rStyle w:val="aa"/>
          </w:rPr>
          <w:t>440052, г. Пенза, ул. Ново-Тамбовская, д.9; г. Пенза, ул. Суворова, д. 225</w:t>
        </w:r>
        <w:r w:rsidR="004C4CF0" w:rsidRPr="004C4CF0">
          <w:rPr>
            <w:u w:val="single"/>
          </w:rPr>
          <w:t xml:space="preserve">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4C4CF0" w:rsidRPr="004C4CF0">
          <w:rPr>
            <w:rStyle w:val="aa"/>
          </w:rPr>
          <w:t xml:space="preserve"> Поликлиника -</w:t>
        </w:r>
        <w:r w:rsidR="004C4CF0" w:rsidRPr="004C4CF0">
          <w:rPr>
            <w:u w:val="single"/>
          </w:rPr>
          <w:t xml:space="preserve"> Клинико-диагностическая лаборатория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4C4CF0" w:rsidRPr="004C4CF0">
          <w:rPr>
            <w:u w:val="single"/>
          </w:rPr>
          <w:t xml:space="preserve"> 11091/023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4C4CF0" w:rsidRPr="004C4CF0">
          <w:rPr>
            <w:rStyle w:val="aa"/>
          </w:rPr>
          <w:t xml:space="preserve"> Фельдшер-лаборант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4C4CF0" w:rsidRPr="004C4CF0">
          <w:rPr>
            <w:rStyle w:val="aa"/>
          </w:rPr>
          <w:t xml:space="preserve"> 27330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4C4CF0" w:rsidRPr="004C4CF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Pr="004B7CEF" w:rsidRDefault="002023BD" w:rsidP="002023BD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± 0,5 %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Default="002023BD" w:rsidP="002023BD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2023BD" w:rsidRDefault="002023BD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2023BD" w:rsidRDefault="002023BD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2023BD" w:rsidRDefault="002023BD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2023BD" w:rsidRDefault="002023BD" w:rsidP="003367BB">
            <w:pPr>
              <w:pStyle w:val="a8"/>
            </w:pPr>
            <w:r>
              <w:t>± 25 %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Default="002023BD" w:rsidP="002023BD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2023BD" w:rsidRDefault="002023BD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2023BD" w:rsidRDefault="002023BD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2023BD" w:rsidRDefault="002023BD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2023BD" w:rsidRDefault="002023BD" w:rsidP="003367BB">
            <w:pPr>
              <w:pStyle w:val="a8"/>
            </w:pPr>
            <w:r>
              <w:t>± 5 %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Default="002023BD" w:rsidP="002023BD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2023BD" w:rsidRDefault="002023BD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2023BD" w:rsidRDefault="002023BD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2023BD" w:rsidRDefault="002023BD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2023BD" w:rsidRDefault="002023BD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023BD" w:rsidRPr="002023BD" w:rsidRDefault="00053D6C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2023BD" w:rsidRPr="002023B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2023BD" w:rsidRPr="002023BD" w:rsidRDefault="002023BD" w:rsidP="00AD14A4">
      <w:r w:rsidRPr="002023BD">
        <w:t>- ГН 2.2.5.1313-03 Предельно допустимые концентрации (ПДК) вредных веществ в воздухе рабочей зоны;</w:t>
      </w:r>
    </w:p>
    <w:p w:rsidR="002023BD" w:rsidRPr="002023BD" w:rsidRDefault="002023BD" w:rsidP="00AD14A4">
      <w:r w:rsidRPr="002023BD">
        <w:t>- ГОСТ 12.1.014-84 Воздух рабочей зоны. Метод измерения концентраций вредных веществ индикаторными трубками;</w:t>
      </w:r>
    </w:p>
    <w:p w:rsidR="002023BD" w:rsidRPr="002023BD" w:rsidRDefault="002023BD" w:rsidP="00AD14A4">
      <w:r w:rsidRPr="002023BD">
        <w:t>- МУ 1641-77 Методические указания на турбидиметрическое определение аэрозоля серной кислоты в воздухе;</w:t>
      </w:r>
    </w:p>
    <w:p w:rsidR="00576095" w:rsidRPr="004B7CEF" w:rsidRDefault="002023BD" w:rsidP="00AD14A4">
      <w:r w:rsidRPr="002023BD">
        <w:t>- МУ 4574-88 Методические указания по фотометрическому измерению концентраций едких щелочей и карбоната натрия в воздухе рабочей зоны.</w:t>
      </w:r>
      <w:r w:rsidR="00053D6C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Лаборатория</w:t>
            </w:r>
          </w:p>
        </w:tc>
        <w:tc>
          <w:tcPr>
            <w:tcW w:w="1453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2023BD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7" w:name="ko1_1815"/>
            <w:bookmarkEnd w:id="17"/>
            <w:r w:rsidRPr="002023BD">
              <w:rPr>
                <w:i/>
              </w:rPr>
              <w:t>Серная кислота+, мг/м3</w:t>
            </w:r>
          </w:p>
        </w:tc>
        <w:tc>
          <w:tcPr>
            <w:tcW w:w="1453" w:type="dxa"/>
            <w:vAlign w:val="center"/>
          </w:tcPr>
          <w:p w:rsidR="002023BD" w:rsidRDefault="003C4962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8" w:name="ko1_597"/>
            <w:bookmarkEnd w:id="18"/>
            <w:r w:rsidRPr="002023BD">
              <w:rPr>
                <w:i/>
              </w:rPr>
              <w:t>Гидрохлорид,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Менее 1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9" w:name="ko1_2328"/>
            <w:bookmarkEnd w:id="19"/>
            <w:r w:rsidRPr="002023BD">
              <w:rPr>
                <w:i/>
              </w:rPr>
              <w:t>Щелочи едкие+ (растворы в пересчете на гидроксид натрия),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Менее 0,25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0.5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20" w:name="ko1_3191"/>
            <w:bookmarkEnd w:id="20"/>
            <w:r w:rsidRPr="002023BD">
              <w:rPr>
                <w:i/>
              </w:rPr>
              <w:t>Этановая кислота+; (уксусная кислота),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Менее 2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21" w:name="kosumm1_1815_597_3191__В"/>
            <w:bookmarkEnd w:id="21"/>
            <w:r>
              <w:rPr>
                <w:i/>
              </w:rPr>
              <w:lastRenderedPageBreak/>
              <w:t>Комбинация веществ (Серная кислота+; Гидрохлорид; Этановая кислота+; (уксусная кислота))</w:t>
            </w:r>
          </w:p>
        </w:tc>
        <w:tc>
          <w:tcPr>
            <w:tcW w:w="1453" w:type="dxa"/>
            <w:vAlign w:val="center"/>
          </w:tcPr>
          <w:p w:rsidR="002023BD" w:rsidRDefault="003C4962" w:rsidP="00FF386A">
            <w:pPr>
              <w:pStyle w:val="a8"/>
            </w:pPr>
            <w:r>
              <w:t>0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</w:p>
        </w:tc>
      </w:tr>
    </w:tbl>
    <w:p w:rsidR="002023BD" w:rsidRDefault="002023BD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2023BD" w:rsidRPr="002023BD">
          <w:rPr>
            <w:bCs/>
          </w:rPr>
          <w:t>-</w:t>
        </w:r>
        <w:r w:rsidR="002023BD" w:rsidRPr="002023BD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2023BD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2023BD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2023BD" w:rsidP="00EF6C29">
            <w:pPr>
              <w:pStyle w:val="a8"/>
            </w:pPr>
            <w:r w:rsidRPr="002023B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2023BD" w:rsidP="00EF6C29">
            <w:pPr>
              <w:pStyle w:val="a8"/>
            </w:pPr>
            <w:r w:rsidRPr="002023B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2023BD" w:rsidP="00EF6C29">
            <w:pPr>
              <w:pStyle w:val="a8"/>
            </w:pPr>
            <w:r w:rsidRPr="002023BD">
              <w:t>Митяева Ольга Александровна</w:t>
            </w:r>
          </w:p>
        </w:tc>
      </w:tr>
      <w:tr w:rsidR="00EF6C29" w:rsidRPr="002023BD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2023BD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2023BD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2023BD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2023BD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2023BD" w:rsidP="003367BB">
            <w:pPr>
              <w:pStyle w:val="a8"/>
            </w:pPr>
            <w:r w:rsidRPr="002023B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2023BD" w:rsidP="003367BB">
            <w:pPr>
              <w:pStyle w:val="a8"/>
            </w:pPr>
            <w:r w:rsidRPr="002023B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2023BD" w:rsidP="003367BB">
            <w:pPr>
              <w:pStyle w:val="a8"/>
            </w:pPr>
            <w:r w:rsidRPr="002023BD">
              <w:t>Митяева Ольга Александровна</w:t>
            </w:r>
          </w:p>
        </w:tc>
      </w:tr>
      <w:tr w:rsidR="003367BB" w:rsidRPr="002023BD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2023BD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2023BD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2023BD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3BD" w:rsidRDefault="002023BD" w:rsidP="0076042D">
      <w:pPr>
        <w:pStyle w:val="a9"/>
      </w:pPr>
      <w:r>
        <w:separator/>
      </w:r>
    </w:p>
  </w:endnote>
  <w:endnote w:type="continuationSeparator" w:id="0">
    <w:p w:rsidR="002023BD" w:rsidRDefault="002023B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4C4CF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11091/023-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053D6C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053D6C" w:rsidRPr="004C53B3">
            <w:rPr>
              <w:rStyle w:val="ad"/>
              <w:sz w:val="20"/>
              <w:szCs w:val="20"/>
            </w:rPr>
            <w:fldChar w:fldCharType="separate"/>
          </w:r>
          <w:r w:rsidR="004C4CF0">
            <w:rPr>
              <w:rStyle w:val="ad"/>
              <w:noProof/>
              <w:sz w:val="20"/>
              <w:szCs w:val="20"/>
            </w:rPr>
            <w:t>1</w:t>
          </w:r>
          <w:r w:rsidR="00053D6C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C4CF0" w:rsidRPr="004C4CF0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3BD" w:rsidRDefault="002023BD" w:rsidP="0076042D">
      <w:pPr>
        <w:pStyle w:val="a9"/>
      </w:pPr>
      <w:r>
        <w:separator/>
      </w:r>
    </w:p>
  </w:footnote>
  <w:footnote w:type="continuationSeparator" w:id="0">
    <w:p w:rsidR="002023BD" w:rsidRDefault="002023B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;1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Клинико-диагност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FA04965E29FC4D47AB4F3C5C99837783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;_x000D_- МУ 1641-77 Методические указания на турбидиметрическое определение аэрозоля серной кислоты в воздухе;_x000D_- МУ 4574-88 Методические указания по фотометрическому измерению концентраций едких щелочей и карбоната натрия в воздухе рабочей зоны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23- Х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2A0D7848BAA40059113FA39DE2AA99C"/>
    <w:docVar w:name="rm_id" w:val="153"/>
    <w:docVar w:name="rm_name" w:val=" Фельдшер-лаборант "/>
    <w:docVar w:name="rm_number" w:val=" 11091/023 "/>
    <w:docVar w:name="si_guids" w:val="11AFCE246D964593833E21399E973186@UЕС1111012@24.05.2016@25.05.2017~58C689677C1B4764B703F96096941553@-@-@-~7C5346ACFAC44E7EBAE979DD9B4FE916@2702@10.06.2016@10.12.2016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</w:docVars>
  <w:rsids>
    <w:rsidRoot w:val="002738F0"/>
    <w:rsid w:val="00025683"/>
    <w:rsid w:val="00046815"/>
    <w:rsid w:val="00053D6C"/>
    <w:rsid w:val="0005566C"/>
    <w:rsid w:val="000D1F5B"/>
    <w:rsid w:val="00110025"/>
    <w:rsid w:val="001225A9"/>
    <w:rsid w:val="001429B1"/>
    <w:rsid w:val="001607C8"/>
    <w:rsid w:val="001A26B2"/>
    <w:rsid w:val="001F4D8D"/>
    <w:rsid w:val="002023BD"/>
    <w:rsid w:val="00234932"/>
    <w:rsid w:val="002738F0"/>
    <w:rsid w:val="002A3673"/>
    <w:rsid w:val="002E55C6"/>
    <w:rsid w:val="00305B2F"/>
    <w:rsid w:val="003367BB"/>
    <w:rsid w:val="00367816"/>
    <w:rsid w:val="003876C3"/>
    <w:rsid w:val="003C24DB"/>
    <w:rsid w:val="003C4962"/>
    <w:rsid w:val="00402CAC"/>
    <w:rsid w:val="00444410"/>
    <w:rsid w:val="004A47AD"/>
    <w:rsid w:val="004B7CEF"/>
    <w:rsid w:val="004C4CF0"/>
    <w:rsid w:val="004C4DB2"/>
    <w:rsid w:val="004C53B3"/>
    <w:rsid w:val="00515B54"/>
    <w:rsid w:val="00563E94"/>
    <w:rsid w:val="00576095"/>
    <w:rsid w:val="005A3A36"/>
    <w:rsid w:val="005B466C"/>
    <w:rsid w:val="005B7FE8"/>
    <w:rsid w:val="005C0A9A"/>
    <w:rsid w:val="0063641C"/>
    <w:rsid w:val="0069682B"/>
    <w:rsid w:val="006B194C"/>
    <w:rsid w:val="006C28B3"/>
    <w:rsid w:val="007049EB"/>
    <w:rsid w:val="00710271"/>
    <w:rsid w:val="00717C9F"/>
    <w:rsid w:val="0076042D"/>
    <w:rsid w:val="007D1852"/>
    <w:rsid w:val="007D2CEA"/>
    <w:rsid w:val="00814BF6"/>
    <w:rsid w:val="00883461"/>
    <w:rsid w:val="008B0CD6"/>
    <w:rsid w:val="008E68DE"/>
    <w:rsid w:val="0090588D"/>
    <w:rsid w:val="0092778A"/>
    <w:rsid w:val="009534CE"/>
    <w:rsid w:val="00966568"/>
    <w:rsid w:val="00984F68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D76DF8"/>
    <w:rsid w:val="00DB5302"/>
    <w:rsid w:val="00DD6B1F"/>
    <w:rsid w:val="00DE59EA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2016-11-24T11:02:00Z</dcterms:created>
  <dcterms:modified xsi:type="dcterms:W3CDTF">2016-11-25T06:22:00Z</dcterms:modified>
</cp:coreProperties>
</file>